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26D" w:rsidRPr="00433C3B" w:rsidRDefault="00E8526D" w:rsidP="005A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33C3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433C3B">
        <w:rPr>
          <w:rFonts w:ascii="Times New Roman" w:hAnsi="Times New Roman" w:cs="Times New Roman"/>
          <w:sz w:val="28"/>
          <w:szCs w:val="28"/>
        </w:rPr>
        <w:t xml:space="preserve">ПРИЛОЖЕНИЕ № 2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E8526D" w:rsidRDefault="00E8526D" w:rsidP="005A56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 постановлению администрации </w:t>
      </w:r>
    </w:p>
    <w:p w:rsidR="00E8526D" w:rsidRDefault="00E8526D" w:rsidP="005A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Среднечелбасского сельского</w:t>
      </w:r>
    </w:p>
    <w:p w:rsidR="00E8526D" w:rsidRDefault="00E8526D" w:rsidP="005A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поселения Павловского района</w:t>
      </w:r>
    </w:p>
    <w:p w:rsidR="00E8526D" w:rsidRPr="00433C3B" w:rsidRDefault="00E8526D" w:rsidP="005A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от 30.03.2017г № 52</w:t>
      </w:r>
    </w:p>
    <w:p w:rsidR="00E8526D" w:rsidRPr="00433C3B" w:rsidRDefault="00E8526D" w:rsidP="00433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526D" w:rsidRPr="00433C3B" w:rsidRDefault="00E8526D" w:rsidP="00433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526D" w:rsidRPr="00433C3B" w:rsidRDefault="00E8526D" w:rsidP="00433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C3B">
        <w:rPr>
          <w:rFonts w:ascii="Times New Roman" w:hAnsi="Times New Roman" w:cs="Times New Roman"/>
          <w:sz w:val="28"/>
          <w:szCs w:val="28"/>
        </w:rPr>
        <w:t>СОСТАВ</w:t>
      </w:r>
    </w:p>
    <w:p w:rsidR="00E8526D" w:rsidRPr="00433C3B" w:rsidRDefault="00E8526D" w:rsidP="00433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C3B">
        <w:rPr>
          <w:rFonts w:ascii="Times New Roman" w:hAnsi="Times New Roman" w:cs="Times New Roman"/>
          <w:sz w:val="28"/>
          <w:szCs w:val="28"/>
        </w:rPr>
        <w:t>организационного комитета по проведению публичных слушаний</w:t>
      </w:r>
    </w:p>
    <w:p w:rsidR="00E8526D" w:rsidRPr="00433C3B" w:rsidRDefault="00E8526D" w:rsidP="00433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C3B">
        <w:rPr>
          <w:rFonts w:ascii="Times New Roman" w:hAnsi="Times New Roman" w:cs="Times New Roman"/>
          <w:sz w:val="28"/>
          <w:szCs w:val="28"/>
        </w:rPr>
        <w:t xml:space="preserve">по проекту отчета об исполнении  бюджета </w:t>
      </w:r>
      <w:r>
        <w:rPr>
          <w:rFonts w:ascii="Times New Roman" w:hAnsi="Times New Roman" w:cs="Times New Roman"/>
          <w:sz w:val="28"/>
          <w:szCs w:val="28"/>
        </w:rPr>
        <w:t xml:space="preserve">Среднечелбасского </w:t>
      </w:r>
      <w:r w:rsidRPr="00433C3B">
        <w:rPr>
          <w:rFonts w:ascii="Times New Roman" w:hAnsi="Times New Roman" w:cs="Times New Roman"/>
          <w:sz w:val="28"/>
          <w:szCs w:val="28"/>
        </w:rPr>
        <w:t>сельского посел</w:t>
      </w:r>
      <w:r>
        <w:rPr>
          <w:rFonts w:ascii="Times New Roman" w:hAnsi="Times New Roman" w:cs="Times New Roman"/>
          <w:sz w:val="28"/>
          <w:szCs w:val="28"/>
        </w:rPr>
        <w:t>ения Павловского района за  2016</w:t>
      </w:r>
      <w:r w:rsidRPr="00433C3B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E8526D" w:rsidRPr="00433C3B" w:rsidRDefault="00E8526D" w:rsidP="00433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526D" w:rsidRPr="00433C3B" w:rsidRDefault="00E8526D" w:rsidP="00433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526D" w:rsidRPr="00433C3B" w:rsidRDefault="00E8526D" w:rsidP="00433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526D" w:rsidRDefault="00E8526D" w:rsidP="00CA163D">
      <w:pPr>
        <w:pStyle w:val="ConsNormal"/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napToGri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Жук                            -   глава   Среднечелбасского    сельского поселения  </w:t>
      </w:r>
    </w:p>
    <w:p w:rsidR="00E8526D" w:rsidRDefault="00E8526D" w:rsidP="00307C40">
      <w:pPr>
        <w:pStyle w:val="ConsNormal"/>
        <w:widowControl/>
        <w:snapToGrid w:val="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Владимир Александрович     </w:t>
      </w:r>
    </w:p>
    <w:p w:rsidR="00E8526D" w:rsidRDefault="00E8526D" w:rsidP="00CA163D">
      <w:pPr>
        <w:pStyle w:val="ConsNormal"/>
        <w:widowControl/>
        <w:tabs>
          <w:tab w:val="num" w:pos="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E8526D" w:rsidRDefault="00E8526D" w:rsidP="00CA163D">
      <w:pPr>
        <w:pStyle w:val="ConsNormal"/>
        <w:widowControl/>
        <w:tabs>
          <w:tab w:val="num" w:pos="0"/>
        </w:tabs>
        <w:snapToGrid w:val="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  Скворцова -                        депутат от Среднечелбасского избирательного</w:t>
      </w:r>
    </w:p>
    <w:p w:rsidR="00E8526D" w:rsidRDefault="00E8526D" w:rsidP="00CA163D">
      <w:pPr>
        <w:pStyle w:val="ConsNormal"/>
        <w:widowControl/>
        <w:tabs>
          <w:tab w:val="num" w:pos="0"/>
        </w:tabs>
        <w:snapToGrid w:val="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Лидия Ивановна                округа № 5</w:t>
      </w:r>
    </w:p>
    <w:p w:rsidR="00E8526D" w:rsidRDefault="00E8526D" w:rsidP="00CA163D">
      <w:pPr>
        <w:pStyle w:val="ConsNormal"/>
        <w:widowControl/>
        <w:tabs>
          <w:tab w:val="num" w:pos="0"/>
        </w:tabs>
        <w:snapToGrid w:val="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8526D" w:rsidRDefault="00E8526D" w:rsidP="00CA163D">
      <w:pPr>
        <w:pStyle w:val="ConsNormal"/>
        <w:widowControl/>
        <w:tabs>
          <w:tab w:val="num" w:pos="0"/>
        </w:tabs>
        <w:snapToGrid w:val="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    Гусин -                                 депутат от Ворошиловского избирательного </w:t>
      </w:r>
    </w:p>
    <w:p w:rsidR="00E8526D" w:rsidRDefault="00E8526D" w:rsidP="00CA163D">
      <w:pPr>
        <w:pStyle w:val="ConsNormal"/>
        <w:widowControl/>
        <w:tabs>
          <w:tab w:val="num" w:pos="0"/>
        </w:tabs>
        <w:snapToGrid w:val="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Леонид Васильевич            округа № 2  </w:t>
      </w:r>
    </w:p>
    <w:p w:rsidR="00E8526D" w:rsidRDefault="00E8526D" w:rsidP="00CA163D">
      <w:pPr>
        <w:pStyle w:val="ConsNormal"/>
        <w:widowControl/>
        <w:tabs>
          <w:tab w:val="num" w:pos="0"/>
        </w:tabs>
        <w:snapToGrid w:val="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E8526D" w:rsidRDefault="00E8526D" w:rsidP="00307C40">
      <w:pPr>
        <w:pStyle w:val="ConsNormal"/>
        <w:widowControl/>
        <w:numPr>
          <w:ilvl w:val="0"/>
          <w:numId w:val="3"/>
        </w:numPr>
        <w:tabs>
          <w:tab w:val="clear" w:pos="720"/>
          <w:tab w:val="num" w:pos="0"/>
        </w:tabs>
        <w:autoSpaceDE/>
        <w:autoSpaceDN/>
        <w:adjustRightInd/>
        <w:snapToGri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Дрюков                       -    депутат от  Ленинодарского  избирательного </w:t>
      </w:r>
    </w:p>
    <w:p w:rsidR="00E8526D" w:rsidRDefault="00E8526D" w:rsidP="00CA163D">
      <w:pPr>
        <w:pStyle w:val="ConsNormal"/>
        <w:widowControl/>
        <w:tabs>
          <w:tab w:val="num" w:pos="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Евгений Сергеевич          округа № 3.</w:t>
      </w:r>
    </w:p>
    <w:p w:rsidR="00E8526D" w:rsidRDefault="00E8526D" w:rsidP="00CA163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8526D" w:rsidRDefault="00E8526D" w:rsidP="00CA163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8526D" w:rsidRDefault="00E8526D" w:rsidP="005A567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     Житнюк                      -  депутат от Среднечелбасского избирательного </w:t>
      </w:r>
    </w:p>
    <w:p w:rsidR="00E8526D" w:rsidRPr="00433C3B" w:rsidRDefault="00E8526D" w:rsidP="00433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Николай Иванович        округа № 5</w:t>
      </w:r>
    </w:p>
    <w:p w:rsidR="00E8526D" w:rsidRPr="00433C3B" w:rsidRDefault="00E8526D" w:rsidP="00433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26D" w:rsidRPr="00433C3B" w:rsidRDefault="00E8526D" w:rsidP="00433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26D" w:rsidRDefault="00E8526D" w:rsidP="00433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C3B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Среднечелбасского сельского</w:t>
      </w:r>
    </w:p>
    <w:p w:rsidR="00E8526D" w:rsidRPr="00433C3B" w:rsidRDefault="00E8526D" w:rsidP="00433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Павловского района                                                             В.А. Жук</w:t>
      </w:r>
    </w:p>
    <w:p w:rsidR="00E8526D" w:rsidRPr="00433C3B" w:rsidRDefault="00E8526D" w:rsidP="00433C3B">
      <w:pPr>
        <w:spacing w:after="0" w:line="240" w:lineRule="auto"/>
        <w:rPr>
          <w:rFonts w:ascii="Times New Roman" w:hAnsi="Times New Roman" w:cs="Times New Roman"/>
        </w:rPr>
      </w:pPr>
    </w:p>
    <w:sectPr w:rsidR="00E8526D" w:rsidRPr="00433C3B" w:rsidSect="002C5EA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638EA"/>
    <w:multiLevelType w:val="hybridMultilevel"/>
    <w:tmpl w:val="0720B26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">
    <w:nsid w:val="37E0582E"/>
    <w:multiLevelType w:val="hybridMultilevel"/>
    <w:tmpl w:val="AE1E696E"/>
    <w:lvl w:ilvl="0" w:tplc="0F7C8BC0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C3B"/>
    <w:rsid w:val="00015736"/>
    <w:rsid w:val="00023EB7"/>
    <w:rsid w:val="001C0AE2"/>
    <w:rsid w:val="0021206E"/>
    <w:rsid w:val="002531D7"/>
    <w:rsid w:val="002A76B8"/>
    <w:rsid w:val="002C5EAA"/>
    <w:rsid w:val="00307C40"/>
    <w:rsid w:val="003D2ED3"/>
    <w:rsid w:val="003D511F"/>
    <w:rsid w:val="00433C3B"/>
    <w:rsid w:val="00537596"/>
    <w:rsid w:val="005A1D32"/>
    <w:rsid w:val="005A5673"/>
    <w:rsid w:val="00764FC1"/>
    <w:rsid w:val="00782A0F"/>
    <w:rsid w:val="007B04E4"/>
    <w:rsid w:val="00960D14"/>
    <w:rsid w:val="0099435A"/>
    <w:rsid w:val="00997236"/>
    <w:rsid w:val="009D1A78"/>
    <w:rsid w:val="00AA4689"/>
    <w:rsid w:val="00BD6472"/>
    <w:rsid w:val="00C72A3E"/>
    <w:rsid w:val="00C85D68"/>
    <w:rsid w:val="00CA163D"/>
    <w:rsid w:val="00D04593"/>
    <w:rsid w:val="00DE5121"/>
    <w:rsid w:val="00E27DAF"/>
    <w:rsid w:val="00E27F2D"/>
    <w:rsid w:val="00E8526D"/>
    <w:rsid w:val="00E91036"/>
    <w:rsid w:val="00EA6095"/>
    <w:rsid w:val="00EB1F7D"/>
    <w:rsid w:val="00F2014D"/>
    <w:rsid w:val="00F27928"/>
    <w:rsid w:val="00F96033"/>
    <w:rsid w:val="00FC2043"/>
    <w:rsid w:val="00FC6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D6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CA163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</TotalTime>
  <Pages>1</Pages>
  <Words>223</Words>
  <Characters>1277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2015-03-29T17:35:00Z</cp:lastPrinted>
  <dcterms:created xsi:type="dcterms:W3CDTF">2012-04-12T06:08:00Z</dcterms:created>
  <dcterms:modified xsi:type="dcterms:W3CDTF">2017-04-05T11:10:00Z</dcterms:modified>
</cp:coreProperties>
</file>